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E654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LEDES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61DF55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Yeoman.</w:t>
      </w:r>
    </w:p>
    <w:p w14:paraId="76C1B045" w14:textId="77777777" w:rsidR="00793D3E" w:rsidRDefault="00793D3E" w:rsidP="00793D3E">
      <w:pPr>
        <w:rPr>
          <w:rFonts w:ascii="Times New Roman" w:hAnsi="Times New Roman" w:cs="Times New Roman"/>
        </w:rPr>
      </w:pPr>
    </w:p>
    <w:p w14:paraId="7F943296" w14:textId="77777777" w:rsidR="00793D3E" w:rsidRDefault="00793D3E" w:rsidP="00793D3E">
      <w:pPr>
        <w:rPr>
          <w:rFonts w:ascii="Times New Roman" w:hAnsi="Times New Roman" w:cs="Times New Roman"/>
        </w:rPr>
      </w:pPr>
    </w:p>
    <w:p w14:paraId="73659781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1B72292D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05A259D3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05CA927" w14:textId="77777777" w:rsidR="00793D3E" w:rsidRDefault="00793D3E" w:rsidP="00793D3E">
      <w:pPr>
        <w:rPr>
          <w:rFonts w:ascii="Times New Roman" w:hAnsi="Times New Roman" w:cs="Times New Roman"/>
        </w:rPr>
      </w:pPr>
    </w:p>
    <w:p w14:paraId="3DD20B2B" w14:textId="77777777" w:rsidR="00793D3E" w:rsidRDefault="00793D3E" w:rsidP="00793D3E">
      <w:pPr>
        <w:rPr>
          <w:rFonts w:ascii="Times New Roman" w:hAnsi="Times New Roman" w:cs="Times New Roman"/>
        </w:rPr>
      </w:pPr>
    </w:p>
    <w:p w14:paraId="3E034DD5" w14:textId="77777777" w:rsidR="00793D3E" w:rsidRDefault="00793D3E" w:rsidP="00793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30DF1D0C" w14:textId="77777777" w:rsidR="006B2F86" w:rsidRPr="00E71FC3" w:rsidRDefault="00793D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71B7A" w14:textId="77777777" w:rsidR="00793D3E" w:rsidRDefault="00793D3E" w:rsidP="00E71FC3">
      <w:r>
        <w:separator/>
      </w:r>
    </w:p>
  </w:endnote>
  <w:endnote w:type="continuationSeparator" w:id="0">
    <w:p w14:paraId="0169A0BA" w14:textId="77777777" w:rsidR="00793D3E" w:rsidRDefault="00793D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0FA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A2D9F" w14:textId="77777777" w:rsidR="00793D3E" w:rsidRDefault="00793D3E" w:rsidP="00E71FC3">
      <w:r>
        <w:separator/>
      </w:r>
    </w:p>
  </w:footnote>
  <w:footnote w:type="continuationSeparator" w:id="0">
    <w:p w14:paraId="0252934B" w14:textId="77777777" w:rsidR="00793D3E" w:rsidRDefault="00793D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D3E"/>
    <w:rsid w:val="001A7C09"/>
    <w:rsid w:val="00577BD5"/>
    <w:rsid w:val="00656CBA"/>
    <w:rsid w:val="006A1F77"/>
    <w:rsid w:val="00733BE7"/>
    <w:rsid w:val="00793D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1713"/>
  <w15:chartTrackingRefBased/>
  <w15:docId w15:val="{B113ACCD-55CE-4CF4-80AF-95BFA983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D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93D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2019-06-18T20:09:00Z</dcterms:created>
  <dcterms:modified xsi:type="dcterms:W3CDTF">2019-06-18T20:10:00Z</dcterms:modified>
</cp:coreProperties>
</file>